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de BADEWE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d.1419)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Hugh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Badewe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21-222)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Daughter: Katherine = Unknown </w:t>
      </w:r>
      <w:proofErr w:type="spellStart"/>
      <w:r>
        <w:rPr>
          <w:rFonts w:ascii="Times New Roman" w:hAnsi="Times New Roman" w:cs="Times New Roman"/>
          <w:sz w:val="24"/>
          <w:szCs w:val="24"/>
        </w:rPr>
        <w:t>Naylyngherst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 son, Hugh(q.v.), was her heir.  (ibid.)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Feb.1419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Chelmsford, Essex, into her #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holdings.  (ibid.)</w:t>
      </w: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6363" w:rsidRPr="000F6363" w:rsidRDefault="000F6363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  <w:bookmarkStart w:id="0" w:name="_GoBack"/>
      <w:bookmarkEnd w:id="0"/>
    </w:p>
    <w:sectPr w:rsidR="000F6363" w:rsidRPr="000F63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363" w:rsidRDefault="000F6363" w:rsidP="00564E3C">
      <w:pPr>
        <w:spacing w:after="0" w:line="240" w:lineRule="auto"/>
      </w:pPr>
      <w:r>
        <w:separator/>
      </w:r>
    </w:p>
  </w:endnote>
  <w:endnote w:type="continuationSeparator" w:id="0">
    <w:p w:rsidR="000F6363" w:rsidRDefault="000F63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6363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363" w:rsidRDefault="000F6363" w:rsidP="00564E3C">
      <w:pPr>
        <w:spacing w:after="0" w:line="240" w:lineRule="auto"/>
      </w:pPr>
      <w:r>
        <w:separator/>
      </w:r>
    </w:p>
  </w:footnote>
  <w:footnote w:type="continuationSeparator" w:id="0">
    <w:p w:rsidR="000F6363" w:rsidRDefault="000F63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63"/>
    <w:rsid w:val="000F636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72AA8"/>
  <w15:chartTrackingRefBased/>
  <w15:docId w15:val="{BEFE9D5E-A186-477C-B71F-8001E53E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2016-02-01T20:55:00Z</dcterms:created>
  <dcterms:modified xsi:type="dcterms:W3CDTF">2016-02-01T20:59:00Z</dcterms:modified>
</cp:coreProperties>
</file>